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E86180" w:rsidR="00B35BFE" w:rsidP="00B35BFE" w:rsidRDefault="00F17ED9" w14:paraId="4B0D3908" w14:textId="2D7D8861">
      <w:pPr>
        <w:pStyle w:val="Overskrift2"/>
        <w:rPr>
          <w:color w:val="D74E4E" w:themeColor="accent1"/>
        </w:rPr>
      </w:pPr>
      <w:r>
        <w:t>Referansebeskrivelser</w:t>
      </w:r>
      <w:r w:rsidRPr="00A83C86">
        <w:t xml:space="preserve"> – </w:t>
      </w:r>
      <w:r w:rsidR="00D16070">
        <w:rPr>
          <w:color w:val="D74E4E" w:themeColor="accent1"/>
        </w:rPr>
        <w:t>Anskaffelse av bakkeradar</w:t>
      </w:r>
    </w:p>
    <w:p w:rsidRPr="00017BDF" w:rsidR="00710CA9" w:rsidP="23DC92EC" w:rsidRDefault="00F17ED9" w14:paraId="763311AA" w14:textId="2A198E50">
      <w:pPr>
        <w:rPr>
          <w:color w:val="auto"/>
        </w:rPr>
      </w:pPr>
      <w:r w:rsidR="7F7B7B2B">
        <w:rPr/>
        <w:t>Konkurransegrunnlagets punk</w:t>
      </w:r>
      <w:r w:rsidRPr="23DC92EC" w:rsidR="7F7B7B2B">
        <w:rPr>
          <w:color w:val="auto"/>
        </w:rPr>
        <w:t xml:space="preserve">t </w:t>
      </w:r>
      <w:r w:rsidRPr="23DC92EC" w:rsidR="32E24CD2">
        <w:rPr>
          <w:color w:val="auto"/>
        </w:rPr>
        <w:t>5.4.3.1</w:t>
      </w:r>
      <w:r w:rsidRPr="23DC92EC" w:rsidR="7F7B7B2B">
        <w:rPr>
          <w:color w:val="auto"/>
        </w:rPr>
        <w:t xml:space="preserve"> </w:t>
      </w:r>
      <w:r w:rsidRPr="23DC92EC" w:rsidR="7F7B7B2B">
        <w:rPr>
          <w:i w:val="1"/>
          <w:iCs w:val="1"/>
          <w:color w:val="auto"/>
        </w:rPr>
        <w:t xml:space="preserve">Krav til </w:t>
      </w:r>
      <w:r w:rsidRPr="23DC92EC" w:rsidR="1708E745">
        <w:rPr>
          <w:i w:val="1"/>
          <w:iCs w:val="1"/>
          <w:color w:val="auto"/>
        </w:rPr>
        <w:t>erfaring</w:t>
      </w:r>
      <w:r w:rsidRPr="23DC92EC" w:rsidR="7F7B7B2B">
        <w:rPr>
          <w:color w:val="auto"/>
        </w:rPr>
        <w:t xml:space="preserve"> stiller krav til </w:t>
      </w:r>
      <w:r w:rsidRPr="23DC92EC" w:rsidR="1708E745">
        <w:rPr>
          <w:color w:val="auto"/>
        </w:rPr>
        <w:t>dokumentasjon på at Leverandøren</w:t>
      </w:r>
      <w:r w:rsidRPr="23DC92EC" w:rsidR="1708E745">
        <w:rPr>
          <w:color w:val="auto"/>
        </w:rPr>
        <w:t xml:space="preserve"> </w:t>
      </w:r>
      <w:r w:rsidRPr="23DC92EC" w:rsidR="1708E745">
        <w:rPr>
          <w:color w:val="auto"/>
        </w:rPr>
        <w:t xml:space="preserve">har </w:t>
      </w:r>
      <w:r w:rsidRPr="23DC92EC" w:rsidR="1708E745">
        <w:rPr>
          <w:color w:val="auto"/>
        </w:rPr>
        <w:t xml:space="preserve">tilstrekkelig </w:t>
      </w:r>
      <w:r w:rsidRPr="23DC92EC" w:rsidR="1708E745">
        <w:rPr>
          <w:color w:val="auto"/>
        </w:rPr>
        <w:t xml:space="preserve">erfaring fra relevante og sammenlignbare leveranser. </w:t>
      </w:r>
      <w:r w:rsidRPr="23DC92EC" w:rsidR="7F7B7B2B">
        <w:rPr>
          <w:color w:val="auto"/>
        </w:rPr>
        <w:t xml:space="preserve">Med relevante og sammenlignbare leveranser menes </w:t>
      </w:r>
      <w:r w:rsidRPr="23DC92EC" w:rsidR="2CC92676">
        <w:rPr>
          <w:color w:val="auto"/>
        </w:rPr>
        <w:t xml:space="preserve">erfaring med leveranse og implementering av bakkeradarsystemer på tilsvarende flyplasser og erfaring med integrering til tilsvarende </w:t>
      </w:r>
      <w:r w:rsidRPr="23DC92EC" w:rsidR="2CC92676">
        <w:rPr>
          <w:color w:val="auto"/>
        </w:rPr>
        <w:t>Terma</w:t>
      </w:r>
      <w:r w:rsidRPr="23DC92EC" w:rsidR="2CC92676">
        <w:rPr>
          <w:color w:val="auto"/>
        </w:rPr>
        <w:t>-utstyr</w:t>
      </w:r>
      <w:r w:rsidRPr="23DC92EC" w:rsidR="7F7B7B2B">
        <w:rPr>
          <w:color w:val="auto"/>
        </w:rPr>
        <w:t>.</w:t>
      </w:r>
      <w:r w:rsidRPr="23DC92EC" w:rsidR="7F7B7B2B">
        <w:rPr>
          <w:color w:val="auto"/>
        </w:rPr>
        <w:t xml:space="preserve"> </w:t>
      </w:r>
    </w:p>
    <w:p w:rsidR="00017BDF" w:rsidP="23DC92EC" w:rsidRDefault="00F17ED9" w14:paraId="3C608318" w14:textId="0A126AE9">
      <w:pPr>
        <w:rPr>
          <w:color w:val="auto"/>
        </w:rPr>
      </w:pPr>
      <w:r w:rsidRPr="23DC92EC" w:rsidR="7F7B7B2B">
        <w:rPr>
          <w:color w:val="auto"/>
        </w:rPr>
        <w:t xml:space="preserve">Leverandøren skal dokumentere dette gjennom å beskrive sine </w:t>
      </w:r>
      <w:r w:rsidRPr="23DC92EC" w:rsidR="7F7B7B2B">
        <w:rPr>
          <w:color w:val="auto"/>
        </w:rPr>
        <w:t>inntil fem (5)</w:t>
      </w:r>
      <w:r w:rsidRPr="23DC92EC" w:rsidR="7F7B7B2B">
        <w:rPr>
          <w:color w:val="auto"/>
        </w:rPr>
        <w:t xml:space="preserve"> </w:t>
      </w:r>
      <w:r w:rsidRPr="23DC92EC" w:rsidR="7F7B7B2B">
        <w:rPr>
          <w:color w:val="auto"/>
        </w:rPr>
        <w:t xml:space="preserve">mest relevante og sammenlignbare leveranser fra de </w:t>
      </w:r>
      <w:r w:rsidRPr="23DC92EC" w:rsidR="7F7B7B2B">
        <w:rPr>
          <w:color w:val="auto"/>
        </w:rPr>
        <w:t>tre (3)</w:t>
      </w:r>
      <w:r w:rsidRPr="23DC92EC" w:rsidR="7F7B7B2B">
        <w:rPr>
          <w:color w:val="auto"/>
        </w:rPr>
        <w:t xml:space="preserve"> </w:t>
      </w:r>
      <w:r w:rsidRPr="23DC92EC" w:rsidR="7F7B7B2B">
        <w:rPr>
          <w:color w:val="auto"/>
        </w:rPr>
        <w:t>siste årene.</w:t>
      </w:r>
      <w:r w:rsidRPr="23DC92EC" w:rsidR="2CC92676">
        <w:rPr>
          <w:color w:val="auto"/>
        </w:rPr>
        <w:t xml:space="preserve"> </w:t>
      </w:r>
      <w:r w:rsidRPr="23DC92EC" w:rsidR="0047FAA7">
        <w:rPr>
          <w:color w:val="auto"/>
        </w:rPr>
        <w:t>D</w:t>
      </w:r>
      <w:r w:rsidRPr="23DC92EC" w:rsidR="2CC92676">
        <w:rPr>
          <w:color w:val="auto"/>
        </w:rPr>
        <w:t>okumentasjon for relevante leveranser eller tjenester som leverandøren har utført for mer enn tre år siden, vil bli tatt i betraktning</w:t>
      </w:r>
      <w:r w:rsidRPr="23DC92EC" w:rsidR="2CC92676">
        <w:rPr>
          <w:color w:val="auto"/>
        </w:rPr>
        <w:t xml:space="preserve"> jf. FOA § 16-6 (1) bokstav b.</w:t>
      </w:r>
      <w:r w:rsidRPr="23DC92EC" w:rsidR="7F7B7B2B">
        <w:rPr>
          <w:color w:val="auto"/>
        </w:rPr>
        <w:t xml:space="preserve"> </w:t>
      </w:r>
      <w:r w:rsidRPr="23DC92EC" w:rsidR="7F7B7B2B">
        <w:rPr>
          <w:color w:val="auto"/>
        </w:rPr>
        <w:t>Leveransene skal være komplett utført.</w:t>
      </w:r>
    </w:p>
    <w:p w:rsidRPr="00182F9B" w:rsidR="00710CA9" w:rsidP="00937D33" w:rsidRDefault="00710CA9" w14:paraId="4F88C099" w14:textId="77777777">
      <w:pPr>
        <w:spacing w:after="0"/>
      </w:pPr>
    </w:p>
    <w:p w:rsidRPr="00D33C0E" w:rsidR="00937D33" w:rsidP="00937D33" w:rsidRDefault="00F17ED9" w14:paraId="12B99ADD" w14:textId="77777777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:rsidRPr="00D33C0E" w:rsidR="00937D33" w:rsidP="00937D33" w:rsidRDefault="00F17ED9" w14:paraId="7576CD6C" w14:textId="4059BE69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nedenfor.</w:t>
      </w:r>
    </w:p>
    <w:p w:rsidRPr="00D33C0E" w:rsidR="00937D33" w:rsidP="00937D33" w:rsidRDefault="00F17ED9" w14:paraId="69B3B0D4" w14:textId="4DEAA979">
      <w:pPr>
        <w:spacing w:after="0"/>
        <w:rPr>
          <w:color w:val="0070C0"/>
        </w:rPr>
      </w:pPr>
      <w:r w:rsidRPr="00D33C0E">
        <w:rPr>
          <w:color w:val="0070C0"/>
        </w:rPr>
        <w:t>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kan utvides ved behov.</w:t>
      </w:r>
    </w:p>
    <w:p w:rsidRPr="00182F9B" w:rsidR="00937D33" w:rsidP="00937D33" w:rsidRDefault="00937D33" w14:paraId="2D9393F4" w14:textId="77777777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B6E4D" w:rsidTr="004D3C05" w14:paraId="36408664" w14:textId="77777777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:rsidRPr="00D33C0E" w:rsidR="00710CA9" w:rsidP="004D3C05" w:rsidRDefault="00F17ED9" w14:paraId="119FB070" w14:textId="5D6766D2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 xml:space="preserve">Beskrivelse av referanse #1: </w:t>
            </w:r>
            <w:r w:rsidRPr="00710CA9" w:rsidR="00495BFF">
              <w:rPr>
                <w:rFonts w:ascii="Open Sans SemiBold" w:hAnsi="Open Sans SemiBold" w:cs="Open Sans SemiBold"/>
                <w:color w:val="0070C0"/>
              </w:rPr>
              <w:t>[</w:t>
            </w:r>
            <w:r w:rsidR="00495BFF"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 w:rsidR="00495BFF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B6E4D" w:rsidTr="001979C1" w14:paraId="47DF4195" w14:textId="77777777">
        <w:trPr>
          <w:trHeight w:val="591"/>
        </w:trPr>
        <w:tc>
          <w:tcPr>
            <w:tcW w:w="3397" w:type="dxa"/>
          </w:tcPr>
          <w:p w:rsidRPr="00D33C0E" w:rsidR="00EB6085" w:rsidP="00EB6085" w:rsidRDefault="00F17ED9" w14:paraId="1160756C" w14:textId="1D38571D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:rsidRPr="00710CA9" w:rsidR="00EB6085" w:rsidP="00EB6085" w:rsidRDefault="00EB6085" w14:paraId="64706BAA" w14:textId="0504D5CA">
            <w:pPr>
              <w:spacing w:after="160"/>
              <w:jc w:val="left"/>
            </w:pPr>
          </w:p>
        </w:tc>
      </w:tr>
      <w:tr w:rsidR="00CB6E4D" w:rsidTr="001979C1" w14:paraId="219C069C" w14:textId="77777777">
        <w:trPr>
          <w:trHeight w:val="591"/>
        </w:trPr>
        <w:tc>
          <w:tcPr>
            <w:tcW w:w="3397" w:type="dxa"/>
          </w:tcPr>
          <w:p w:rsidRPr="00D33C0E" w:rsidR="00EB6085" w:rsidP="00EB6085" w:rsidRDefault="00F17ED9" w14:paraId="310B6D44" w14:textId="456FD058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:rsidRPr="007F1BF5" w:rsidR="00EB6085" w:rsidP="00EB6085" w:rsidRDefault="00EB6085" w14:paraId="1E6B9E13" w14:textId="258A46C1">
            <w:pPr>
              <w:spacing w:after="160"/>
              <w:jc w:val="left"/>
            </w:pPr>
          </w:p>
        </w:tc>
      </w:tr>
      <w:tr w:rsidR="00CB6E4D" w:rsidTr="001979C1" w14:paraId="29C98F70" w14:textId="77777777">
        <w:trPr>
          <w:trHeight w:val="591"/>
        </w:trPr>
        <w:tc>
          <w:tcPr>
            <w:tcW w:w="3397" w:type="dxa"/>
          </w:tcPr>
          <w:p w:rsidRPr="00D33C0E" w:rsidR="00EB6085" w:rsidP="00EB6085" w:rsidRDefault="00F17ED9" w14:paraId="20045652" w14:textId="51CB47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:rsidRPr="007F1BF5" w:rsidR="00EB6085" w:rsidP="00EB6085" w:rsidRDefault="00EB6085" w14:paraId="61703C63" w14:textId="44C91F92">
            <w:pPr>
              <w:spacing w:after="160"/>
              <w:jc w:val="left"/>
            </w:pPr>
          </w:p>
        </w:tc>
      </w:tr>
      <w:tr w:rsidR="00CB6E4D" w:rsidTr="001979C1" w14:paraId="107B5435" w14:textId="77777777">
        <w:trPr>
          <w:trHeight w:val="591"/>
        </w:trPr>
        <w:tc>
          <w:tcPr>
            <w:tcW w:w="3397" w:type="dxa"/>
          </w:tcPr>
          <w:p w:rsidRPr="00D33C0E" w:rsidR="00EB6085" w:rsidP="00EB6085" w:rsidRDefault="00F17ED9" w14:paraId="22B9ABC0" w14:textId="2DBCBB7D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:rsidRPr="007F1BF5" w:rsidR="00EB6085" w:rsidP="00EB6085" w:rsidRDefault="00EB6085" w14:paraId="47FEAE8E" w14:textId="72CD0C7C">
            <w:pPr>
              <w:spacing w:after="160"/>
              <w:jc w:val="left"/>
            </w:pPr>
          </w:p>
        </w:tc>
      </w:tr>
      <w:tr w:rsidR="00CB6E4D" w:rsidTr="001979C1" w14:paraId="23A8B3F1" w14:textId="77777777">
        <w:trPr>
          <w:trHeight w:val="591"/>
        </w:trPr>
        <w:tc>
          <w:tcPr>
            <w:tcW w:w="3397" w:type="dxa"/>
          </w:tcPr>
          <w:p w:rsidRPr="00D33C0E" w:rsidR="00EB6085" w:rsidP="00EB6085" w:rsidRDefault="00F17ED9" w14:paraId="21E8A003" w14:textId="4DBBE55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:rsidRPr="007F1BF5" w:rsidR="00EB6085" w:rsidP="00EB6085" w:rsidRDefault="00EB6085" w14:paraId="744F5CD1" w14:textId="3F64F931">
            <w:pPr>
              <w:spacing w:after="160"/>
              <w:jc w:val="left"/>
            </w:pPr>
          </w:p>
        </w:tc>
      </w:tr>
      <w:tr w:rsidR="00CB6E4D" w:rsidTr="001979C1" w14:paraId="77EF81A5" w14:textId="77777777">
        <w:trPr>
          <w:trHeight w:val="591"/>
        </w:trPr>
        <w:tc>
          <w:tcPr>
            <w:tcW w:w="3397" w:type="dxa"/>
          </w:tcPr>
          <w:p w:rsidRPr="00D33C0E" w:rsidR="00EB6085" w:rsidP="00EB6085" w:rsidRDefault="00F17ED9" w14:paraId="4BF1888F" w14:textId="69C0D41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:rsidRPr="007F1BF5" w:rsidR="00EB6085" w:rsidP="00EB6085" w:rsidRDefault="00EB6085" w14:paraId="0C10B4A9" w14:textId="1FB8A84A">
            <w:pPr>
              <w:spacing w:after="160"/>
              <w:jc w:val="left"/>
            </w:pPr>
          </w:p>
        </w:tc>
      </w:tr>
    </w:tbl>
    <w:p w:rsidR="007F1BF5" w:rsidP="001979C1" w:rsidRDefault="007F1BF5" w14:paraId="4506927C" w14:textId="77777777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B6E4D" w:rsidTr="004D3C05" w14:paraId="10EFABC5" w14:textId="77777777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:rsidRPr="00D33C0E" w:rsidR="001979C1" w:rsidP="004D3C05" w:rsidRDefault="00F17ED9" w14:paraId="16CB5103" w14:textId="601255A6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2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B6E4D" w:rsidTr="004D3C05" w14:paraId="6BF096EC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559D6993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:rsidRPr="00710CA9" w:rsidR="001979C1" w:rsidP="004D3C05" w:rsidRDefault="001979C1" w14:paraId="12E81169" w14:textId="77777777">
            <w:pPr>
              <w:spacing w:after="160"/>
              <w:jc w:val="left"/>
            </w:pPr>
          </w:p>
        </w:tc>
      </w:tr>
      <w:tr w:rsidR="00CB6E4D" w:rsidTr="004D3C05" w14:paraId="7CA77309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07DADB44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:rsidRPr="007F1BF5" w:rsidR="001979C1" w:rsidP="004D3C05" w:rsidRDefault="001979C1" w14:paraId="721A792C" w14:textId="77777777">
            <w:pPr>
              <w:spacing w:after="160"/>
              <w:jc w:val="left"/>
            </w:pPr>
          </w:p>
        </w:tc>
      </w:tr>
      <w:tr w:rsidR="00CB6E4D" w:rsidTr="004D3C05" w14:paraId="27D6DA6D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3EF50965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:rsidRPr="007F1BF5" w:rsidR="001979C1" w:rsidP="004D3C05" w:rsidRDefault="001979C1" w14:paraId="59763B89" w14:textId="77777777">
            <w:pPr>
              <w:spacing w:after="160"/>
              <w:jc w:val="left"/>
            </w:pPr>
          </w:p>
        </w:tc>
      </w:tr>
      <w:tr w:rsidR="00CB6E4D" w:rsidTr="004D3C05" w14:paraId="60FA3935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78865166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:rsidRPr="007F1BF5" w:rsidR="001979C1" w:rsidP="004D3C05" w:rsidRDefault="001979C1" w14:paraId="53EDB309" w14:textId="77777777">
            <w:pPr>
              <w:spacing w:after="160"/>
              <w:jc w:val="left"/>
            </w:pPr>
          </w:p>
        </w:tc>
      </w:tr>
      <w:tr w:rsidR="00CB6E4D" w:rsidTr="004D3C05" w14:paraId="45F67BCA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7A719764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:rsidRPr="007F1BF5" w:rsidR="001979C1" w:rsidP="004D3C05" w:rsidRDefault="001979C1" w14:paraId="72C9E22B" w14:textId="77777777">
            <w:pPr>
              <w:spacing w:after="160"/>
              <w:jc w:val="left"/>
            </w:pPr>
          </w:p>
        </w:tc>
      </w:tr>
      <w:tr w:rsidR="00CB6E4D" w:rsidTr="004D3C05" w14:paraId="209F2D39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1BF7CB14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:rsidRPr="007F1BF5" w:rsidR="001979C1" w:rsidP="004D3C05" w:rsidRDefault="001979C1" w14:paraId="0C3677D0" w14:textId="77777777">
            <w:pPr>
              <w:spacing w:after="160"/>
              <w:jc w:val="left"/>
            </w:pPr>
          </w:p>
        </w:tc>
      </w:tr>
    </w:tbl>
    <w:p w:rsidR="001979C1" w:rsidP="001979C1" w:rsidRDefault="001979C1" w14:paraId="5AA8BF9A" w14:textId="77777777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B6E4D" w:rsidTr="004D3C05" w14:paraId="3981998A" w14:textId="77777777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:rsidRPr="00D33C0E" w:rsidR="001979C1" w:rsidP="004D3C05" w:rsidRDefault="00F17ED9" w14:paraId="5FAAE0DE" w14:textId="75FE2FCA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3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B6E4D" w:rsidTr="004D3C05" w14:paraId="642A753D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3BEC0465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:rsidRPr="00710CA9" w:rsidR="001979C1" w:rsidP="004D3C05" w:rsidRDefault="001979C1" w14:paraId="6871788C" w14:textId="77777777">
            <w:pPr>
              <w:spacing w:after="160"/>
              <w:jc w:val="left"/>
            </w:pPr>
          </w:p>
        </w:tc>
      </w:tr>
      <w:tr w:rsidR="00CB6E4D" w:rsidTr="004D3C05" w14:paraId="6371EA36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4BE091F5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:rsidRPr="007F1BF5" w:rsidR="001979C1" w:rsidP="004D3C05" w:rsidRDefault="001979C1" w14:paraId="014C33F5" w14:textId="77777777">
            <w:pPr>
              <w:spacing w:after="160"/>
              <w:jc w:val="left"/>
            </w:pPr>
          </w:p>
        </w:tc>
      </w:tr>
      <w:tr w:rsidR="00CB6E4D" w:rsidTr="004D3C05" w14:paraId="5A3D738C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2432F9E7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:rsidRPr="007F1BF5" w:rsidR="001979C1" w:rsidP="004D3C05" w:rsidRDefault="001979C1" w14:paraId="52A9E184" w14:textId="77777777">
            <w:pPr>
              <w:spacing w:after="160"/>
              <w:jc w:val="left"/>
            </w:pPr>
          </w:p>
        </w:tc>
      </w:tr>
      <w:tr w:rsidR="00CB6E4D" w:rsidTr="004D3C05" w14:paraId="425275BC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02869F99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:rsidRPr="007F1BF5" w:rsidR="001979C1" w:rsidP="004D3C05" w:rsidRDefault="001979C1" w14:paraId="01A56CFA" w14:textId="77777777">
            <w:pPr>
              <w:spacing w:after="160"/>
              <w:jc w:val="left"/>
            </w:pPr>
          </w:p>
        </w:tc>
      </w:tr>
      <w:tr w:rsidR="00CB6E4D" w:rsidTr="004D3C05" w14:paraId="3F95648E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707B7FA2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:rsidRPr="007F1BF5" w:rsidR="001979C1" w:rsidP="004D3C05" w:rsidRDefault="001979C1" w14:paraId="4CDC6ED9" w14:textId="77777777">
            <w:pPr>
              <w:spacing w:after="160"/>
              <w:jc w:val="left"/>
            </w:pPr>
          </w:p>
        </w:tc>
      </w:tr>
      <w:tr w:rsidR="00CB6E4D" w:rsidTr="004D3C05" w14:paraId="5334ADF2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613F80BD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:rsidRPr="007F1BF5" w:rsidR="001979C1" w:rsidP="004D3C05" w:rsidRDefault="001979C1" w14:paraId="5C3AB4BD" w14:textId="77777777">
            <w:pPr>
              <w:spacing w:after="160"/>
              <w:jc w:val="left"/>
            </w:pPr>
          </w:p>
        </w:tc>
      </w:tr>
    </w:tbl>
    <w:p w:rsidR="001979C1" w:rsidP="001979C1" w:rsidRDefault="001979C1" w14:paraId="18751B74" w14:textId="77777777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B6E4D" w:rsidTr="004D3C05" w14:paraId="4806F4B6" w14:textId="77777777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:rsidRPr="00D33C0E" w:rsidR="001979C1" w:rsidP="004D3C05" w:rsidRDefault="00F17ED9" w14:paraId="6F19B378" w14:textId="4148C7BB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4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B6E4D" w:rsidTr="004D3C05" w14:paraId="18DF2D5C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4DE6B62B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:rsidRPr="00710CA9" w:rsidR="001979C1" w:rsidP="004D3C05" w:rsidRDefault="001979C1" w14:paraId="26E77779" w14:textId="77777777">
            <w:pPr>
              <w:spacing w:after="160"/>
              <w:jc w:val="left"/>
            </w:pPr>
          </w:p>
        </w:tc>
      </w:tr>
      <w:tr w:rsidR="00CB6E4D" w:rsidTr="004D3C05" w14:paraId="4FED3409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44DBD214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:rsidRPr="007F1BF5" w:rsidR="001979C1" w:rsidP="004D3C05" w:rsidRDefault="001979C1" w14:paraId="401710D3" w14:textId="77777777">
            <w:pPr>
              <w:spacing w:after="160"/>
              <w:jc w:val="left"/>
            </w:pPr>
          </w:p>
        </w:tc>
      </w:tr>
      <w:tr w:rsidR="00CB6E4D" w:rsidTr="004D3C05" w14:paraId="69EA8EB4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59F21EC0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:rsidRPr="007F1BF5" w:rsidR="001979C1" w:rsidP="004D3C05" w:rsidRDefault="001979C1" w14:paraId="389291A7" w14:textId="77777777">
            <w:pPr>
              <w:spacing w:after="160"/>
              <w:jc w:val="left"/>
            </w:pPr>
          </w:p>
        </w:tc>
      </w:tr>
      <w:tr w:rsidR="00CB6E4D" w:rsidTr="004D3C05" w14:paraId="153A9263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667183D4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:rsidRPr="007F1BF5" w:rsidR="001979C1" w:rsidP="004D3C05" w:rsidRDefault="001979C1" w14:paraId="2BDB4032" w14:textId="77777777">
            <w:pPr>
              <w:spacing w:after="160"/>
              <w:jc w:val="left"/>
            </w:pPr>
          </w:p>
        </w:tc>
      </w:tr>
      <w:tr w:rsidR="00CB6E4D" w:rsidTr="004D3C05" w14:paraId="648A7C6A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030E99BD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:rsidRPr="007F1BF5" w:rsidR="001979C1" w:rsidP="004D3C05" w:rsidRDefault="001979C1" w14:paraId="622C9CDC" w14:textId="77777777">
            <w:pPr>
              <w:spacing w:after="160"/>
              <w:jc w:val="left"/>
            </w:pPr>
          </w:p>
        </w:tc>
      </w:tr>
      <w:tr w:rsidR="00CB6E4D" w:rsidTr="004D3C05" w14:paraId="4DEE6131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2FD3CCD8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:rsidRPr="007F1BF5" w:rsidR="001979C1" w:rsidP="004D3C05" w:rsidRDefault="001979C1" w14:paraId="6B66483E" w14:textId="77777777">
            <w:pPr>
              <w:spacing w:after="160"/>
              <w:jc w:val="left"/>
            </w:pPr>
          </w:p>
        </w:tc>
      </w:tr>
    </w:tbl>
    <w:p w:rsidR="001979C1" w:rsidP="001979C1" w:rsidRDefault="001979C1" w14:paraId="7B9DC84A" w14:textId="77777777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B6E4D" w:rsidTr="004D3C05" w14:paraId="7902CD23" w14:textId="77777777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:rsidRPr="00D33C0E" w:rsidR="001979C1" w:rsidP="004D3C05" w:rsidRDefault="00F17ED9" w14:paraId="5BEB9D6A" w14:textId="7D77FEC4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5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B6E4D" w:rsidTr="004D3C05" w14:paraId="08C9F33F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7B84AB8D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:rsidRPr="00710CA9" w:rsidR="001979C1" w:rsidP="004D3C05" w:rsidRDefault="001979C1" w14:paraId="2BB63988" w14:textId="77777777">
            <w:pPr>
              <w:spacing w:after="160"/>
              <w:jc w:val="left"/>
            </w:pPr>
          </w:p>
        </w:tc>
      </w:tr>
      <w:tr w:rsidR="00CB6E4D" w:rsidTr="004D3C05" w14:paraId="41A9ACF1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46856D63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:rsidRPr="007F1BF5" w:rsidR="001979C1" w:rsidP="004D3C05" w:rsidRDefault="001979C1" w14:paraId="07C23CF8" w14:textId="77777777">
            <w:pPr>
              <w:spacing w:after="160"/>
              <w:jc w:val="left"/>
            </w:pPr>
          </w:p>
        </w:tc>
      </w:tr>
      <w:tr w:rsidR="00CB6E4D" w:rsidTr="004D3C05" w14:paraId="5AB7B493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255C71E5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:rsidRPr="007F1BF5" w:rsidR="001979C1" w:rsidP="004D3C05" w:rsidRDefault="001979C1" w14:paraId="668A1796" w14:textId="77777777">
            <w:pPr>
              <w:spacing w:after="160"/>
              <w:jc w:val="left"/>
            </w:pPr>
          </w:p>
        </w:tc>
      </w:tr>
      <w:tr w:rsidR="00CB6E4D" w:rsidTr="004D3C05" w14:paraId="02AAFE75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5497587F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:rsidRPr="007F1BF5" w:rsidR="001979C1" w:rsidP="004D3C05" w:rsidRDefault="001979C1" w14:paraId="4D2AEBF5" w14:textId="77777777">
            <w:pPr>
              <w:spacing w:after="160"/>
              <w:jc w:val="left"/>
            </w:pPr>
          </w:p>
        </w:tc>
      </w:tr>
      <w:tr w:rsidR="00CB6E4D" w:rsidTr="004D3C05" w14:paraId="410DD970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74F089EB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:rsidRPr="007F1BF5" w:rsidR="001979C1" w:rsidP="004D3C05" w:rsidRDefault="001979C1" w14:paraId="4AE7FE26" w14:textId="77777777">
            <w:pPr>
              <w:spacing w:after="160"/>
              <w:jc w:val="left"/>
            </w:pPr>
          </w:p>
        </w:tc>
      </w:tr>
      <w:tr w:rsidR="00CB6E4D" w:rsidTr="004D3C05" w14:paraId="453AD0E9" w14:textId="77777777">
        <w:trPr>
          <w:trHeight w:val="591"/>
        </w:trPr>
        <w:tc>
          <w:tcPr>
            <w:tcW w:w="3397" w:type="dxa"/>
          </w:tcPr>
          <w:p w:rsidRPr="00D33C0E" w:rsidR="001979C1" w:rsidP="004D3C05" w:rsidRDefault="00F17ED9" w14:paraId="4B5B6B2A" w14:textId="77777777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:rsidRPr="007F1BF5" w:rsidR="001979C1" w:rsidP="004D3C05" w:rsidRDefault="001979C1" w14:paraId="0D2AFD0F" w14:textId="77777777">
            <w:pPr>
              <w:spacing w:after="160"/>
              <w:jc w:val="left"/>
            </w:pPr>
          </w:p>
        </w:tc>
      </w:tr>
    </w:tbl>
    <w:p w:rsidRPr="007B4FF2" w:rsidR="001979C1" w:rsidP="001979C1" w:rsidRDefault="001979C1" w14:paraId="6CCBA7A7" w14:textId="77777777">
      <w:pPr>
        <w:jc w:val="left"/>
      </w:pPr>
    </w:p>
    <w:sectPr w:rsidRPr="007B4FF2" w:rsidR="001979C1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 w:orient="portrait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17ED9" w:rsidP="00186E6B" w:rsidRDefault="00F17ED9" w14:paraId="31EB60AA" w14:textId="77777777">
      <w:r>
        <w:separator/>
      </w:r>
    </w:p>
    <w:p w:rsidR="00F17ED9" w:rsidP="00186E6B" w:rsidRDefault="00F17ED9" w14:paraId="2DE82B95" w14:textId="77777777"/>
    <w:p w:rsidR="00F17ED9" w:rsidP="00186E6B" w:rsidRDefault="00F17ED9" w14:paraId="3EDCB418" w14:textId="77777777"/>
    <w:p w:rsidR="00F17ED9" w:rsidP="00186E6B" w:rsidRDefault="00F17ED9" w14:paraId="33F5C2B4" w14:textId="77777777"/>
  </w:endnote>
  <w:endnote w:type="continuationSeparator" w:id="0">
    <w:p w:rsidR="00F17ED9" w:rsidP="00186E6B" w:rsidRDefault="00F17ED9" w14:paraId="5A0EF920" w14:textId="77777777">
      <w:r>
        <w:continuationSeparator/>
      </w:r>
    </w:p>
    <w:p w:rsidR="00F17ED9" w:rsidP="00186E6B" w:rsidRDefault="00F17ED9" w14:paraId="0B781EAA" w14:textId="77777777"/>
    <w:p w:rsidR="00F17ED9" w:rsidP="00186E6B" w:rsidRDefault="00F17ED9" w14:paraId="1A3D11AA" w14:textId="77777777"/>
    <w:p w:rsidR="00F17ED9" w:rsidP="00186E6B" w:rsidRDefault="00F17ED9" w14:paraId="33DB5930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w:fontKey="{C38CF703-DDD2-4AFC-90C8-C7EAC142401B}" r:id="rId1"/>
    <w:embedBold w:fontKey="{C39C63FB-6FC2-4659-A55C-E78FBCC6B430}" r:id="rId2"/>
    <w:embedItalic w:fontKey="{6C6205CC-45EC-4893-B3B5-714F3C1955B6}" r:id="rId3"/>
    <w:embedBoldItalic w:fontKey="{1B4A3219-0F6C-47DF-93FF-AAB4404E2424}" r:id="rId4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C3B4B24-332F-4664-BF1F-8C8B86A2F328}" r:id="rId5"/>
    <w:embedBold w:fontKey="{CB54774E-C1EF-4829-915F-A1C7CB5A017B}" r:id="rId6"/>
    <w:embedItalic w:fontKey="{62DF1F3D-8CAD-4513-B061-77A4D2267AA8}" r:id="rId7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w:fontKey="{7C38C04A-D269-4E30-9371-C8EE0BFC9B32}" r:id="rId8"/>
    <w:embedBold w:fontKey="{709D1664-53BC-442B-B333-BEB75E2C6152}" r:id="rId9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w:fontKey="{7C4408B5-0056-4397-A68D-A099EC6EA3F0}" r:id="rId10"/>
    <w:embedItalic w:fontKey="{8193CA76-6732-4EBA-8AE4-3F5B4BB2BBBF}" r:id="rId11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w:fontKey="{DC2DA5D5-CC02-42FC-AE03-4503AD951B01}" r:id="rId12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w:fontKey="{5BD06018-C368-4720-8F72-12F15F8F8B34}" r:id="rId13"/>
    <w:embedItalic w:fontKey="{361A9E3C-68DC-4F68-A4E5-B3263C917561}" r:id="rId14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w:fontKey="{B72D5B2C-5617-4D4D-879C-9F39DCE054DA}" r:id="rId15"/>
    <w:embedBold w:fontKey="{87D60F7B-F9D5-4CEE-AD13-41939B624FF3}" r:id="rId16"/>
    <w:embedItalic w:fontKey="{8F49D5AD-B40D-4C80-A4F4-5C126887AC87}" r:id="rId17"/>
    <w:embedBoldItalic w:fontKey="{4BF5A06A-12BB-4C1D-9B27-CF949D8C1E71}" r:id="rId18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ADB7F669-4029-48CA-BFB9-FE66C85DAC59}" r:id="rId19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w:fontKey="{D8B95193-A981-47B9-9695-83C4DA8AA090}" r:id="rId2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CB6E4D" w:rsidTr="00CC43D2" w14:paraId="7DBC449C" w14:textId="77777777">
      <w:tc>
        <w:tcPr>
          <w:tcW w:w="3020" w:type="dxa"/>
        </w:tcPr>
        <w:p w:rsidRPr="00054A7F" w:rsidR="00CC43D2" w:rsidP="00186E6B" w:rsidRDefault="00CC43D2" w14:paraId="45C2025B" w14:textId="6519F7D8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:rsidRPr="004A0B71" w:rsidR="00CC43D2" w:rsidP="00186E6B" w:rsidRDefault="00CC43D2" w14:paraId="3EE12F41" w14:textId="77777777">
          <w:pPr>
            <w:pStyle w:val="Topp-ogbunntekst"/>
          </w:pPr>
        </w:p>
      </w:tc>
      <w:tc>
        <w:tcPr>
          <w:tcW w:w="3020" w:type="dxa"/>
        </w:tcPr>
        <w:p w:rsidRPr="004A0B71" w:rsidR="00CC43D2" w:rsidP="00186E6B" w:rsidRDefault="00F17ED9" w14:paraId="5FDEB46B" w14:textId="77777777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:rsidR="00186E6B" w:rsidP="00186E6B" w:rsidRDefault="00186E6B" w14:paraId="5E4844E8" w14:textId="7777777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CB6E4D" w:rsidTr="00014EC9" w14:paraId="20C5EB3B" w14:textId="77777777">
      <w:tc>
        <w:tcPr>
          <w:tcW w:w="3020" w:type="dxa"/>
        </w:tcPr>
        <w:p w:rsidRPr="00054A7F" w:rsidR="007B4FF2" w:rsidP="007B4FF2" w:rsidRDefault="007B4FF2" w14:paraId="24AC5077" w14:textId="6D60140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:rsidRPr="004A0B71" w:rsidR="007B4FF2" w:rsidP="007B4FF2" w:rsidRDefault="007B4FF2" w14:paraId="0197A2D3" w14:textId="77777777">
          <w:pPr>
            <w:pStyle w:val="Topp-ogbunntekst"/>
          </w:pPr>
        </w:p>
      </w:tc>
      <w:tc>
        <w:tcPr>
          <w:tcW w:w="3020" w:type="dxa"/>
        </w:tcPr>
        <w:p w:rsidRPr="004A0B71" w:rsidR="007B4FF2" w:rsidP="007B4FF2" w:rsidRDefault="00F17ED9" w14:paraId="314E37F8" w14:textId="77777777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:rsidRPr="007B4FF2" w:rsidR="007B4FF2" w:rsidP="007B4FF2" w:rsidRDefault="007B4FF2" w14:paraId="50A453DD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17ED9" w:rsidP="00186E6B" w:rsidRDefault="00F17ED9" w14:paraId="1EE29658" w14:textId="77777777">
      <w:r>
        <w:separator/>
      </w:r>
    </w:p>
    <w:p w:rsidR="00F17ED9" w:rsidP="00186E6B" w:rsidRDefault="00F17ED9" w14:paraId="75AE603E" w14:textId="77777777"/>
    <w:p w:rsidR="00F17ED9" w:rsidP="00186E6B" w:rsidRDefault="00F17ED9" w14:paraId="3DAF2628" w14:textId="77777777"/>
  </w:footnote>
  <w:footnote w:type="continuationSeparator" w:id="0">
    <w:p w:rsidR="00F17ED9" w:rsidP="00186E6B" w:rsidRDefault="00F17ED9" w14:paraId="52ECEF53" w14:textId="77777777">
      <w:r>
        <w:continuationSeparator/>
      </w:r>
    </w:p>
    <w:p w:rsidR="00F17ED9" w:rsidP="00186E6B" w:rsidRDefault="00F17ED9" w14:paraId="66A618A5" w14:textId="77777777"/>
    <w:p w:rsidR="00F17ED9" w:rsidP="00186E6B" w:rsidRDefault="00F17ED9" w14:paraId="0D0C5573" w14:textId="77777777"/>
    <w:p w:rsidR="00F17ED9" w:rsidP="00186E6B" w:rsidRDefault="00F17ED9" w14:paraId="2D36D8A6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16 w16cex w16sdtdh w16sdtfl w16du wp14">
  <w:p w:rsidRPr="00035ADF" w:rsidR="0040632C" w:rsidP="0040632C" w:rsidRDefault="00D16070" w14:paraId="7A059BE9" w14:textId="453D3E49">
    <w:pPr>
      <w:pStyle w:val="Topp-ogbunntekst"/>
      <w:rPr>
        <w:sz w:val="17"/>
        <w:szCs w:val="17"/>
      </w:rPr>
    </w:pPr>
    <w:r>
      <w:rPr>
        <w:noProof/>
      </w:rPr>
      <w:drawing>
        <wp:anchor distT="0" distB="0" distL="114300" distR="114300" simplePos="0" relativeHeight="251663360" behindDoc="1" locked="0" layoutInCell="1" allowOverlap="1" wp14:anchorId="64D94CA6" wp14:editId="120E56C1">
          <wp:simplePos x="0" y="0"/>
          <wp:positionH relativeFrom="column">
            <wp:posOffset>4505325</wp:posOffset>
          </wp:positionH>
          <wp:positionV relativeFrom="paragraph">
            <wp:posOffset>3810</wp:posOffset>
          </wp:positionV>
          <wp:extent cx="1435100" cy="387350"/>
          <wp:effectExtent l="0" t="0" r="0" b="0"/>
          <wp:wrapTight wrapText="bothSides">
            <wp:wrapPolygon edited="0">
              <wp:start x="0" y="0"/>
              <wp:lineTo x="0" y="20184"/>
              <wp:lineTo x="21218" y="20184"/>
              <wp:lineTo x="21218" y="0"/>
              <wp:lineTo x="0" y="0"/>
            </wp:wrapPolygon>
          </wp:wrapTight>
          <wp:docPr id="2004690403" name="Bilde 1" descr="Avinor_logo_lilla">
            <a:extLst xmlns:a="http://schemas.openxmlformats.org/drawingml/2006/main">
              <a:ext uri="{FF2B5EF4-FFF2-40B4-BE49-F238E27FC236}">
                <a16:creationId xmlns:a16="http://schemas.microsoft.com/office/drawing/2014/main" id="{56A92C37-F666-4E01-90DC-3EB9490263E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ilde 1" descr="Avinor_logo_lilla">
                    <a:extLst>
                      <a:ext uri="{FF2B5EF4-FFF2-40B4-BE49-F238E27FC236}">
                        <a16:creationId xmlns:a16="http://schemas.microsoft.com/office/drawing/2014/main" id="{56A92C37-F666-4E01-90DC-3EB9490263E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5100" cy="387350"/>
                  </a:xfrm>
                  <a:prstGeom prst="rect">
                    <a:avLst/>
                  </a:prstGeom>
                  <a:noFill/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</wp:anchor>
      </w:drawing>
    </w:r>
  </w:p>
  <w:p w:rsidRPr="00B35BFE" w:rsidR="0040632C" w:rsidP="00B35BFE" w:rsidRDefault="00D16070" w14:paraId="305A9DD1" w14:textId="7FFA6D3A">
    <w:pPr>
      <w:jc w:val="left"/>
      <w:rPr>
        <w:sz w:val="16"/>
        <w:szCs w:val="16"/>
      </w:rPr>
    </w:pPr>
    <w:r>
      <w:rPr>
        <w:color w:val="D74E4E" w:themeColor="accent1"/>
        <w:sz w:val="16"/>
        <w:szCs w:val="16"/>
      </w:rPr>
      <w:t>Anskaffelse av bakkeradar</w:t>
    </w:r>
    <w:r w:rsidRPr="00B35BFE" w:rsidR="00F17ED9">
      <w:rPr>
        <w:sz w:val="16"/>
        <w:szCs w:val="16"/>
      </w:rPr>
      <w:br/>
    </w:r>
    <w:r w:rsidRPr="00B35BFE" w:rsidR="00F17ED9">
      <w:rPr>
        <w:sz w:val="16"/>
        <w:szCs w:val="16"/>
      </w:rPr>
      <w:t xml:space="preserve">Vedlegg </w:t>
    </w:r>
    <w:r>
      <w:rPr>
        <w:color w:val="D74E4E" w:themeColor="accent1"/>
        <w:sz w:val="16"/>
        <w:szCs w:val="16"/>
      </w:rPr>
      <w:t>5</w:t>
    </w:r>
    <w:r w:rsidRPr="00B35BFE" w:rsidR="00F17ED9">
      <w:rPr>
        <w:color w:val="D74E4E" w:themeColor="accent1"/>
        <w:sz w:val="16"/>
        <w:szCs w:val="16"/>
      </w:rPr>
      <w:t xml:space="preserve"> </w:t>
    </w:r>
    <w:r w:rsidRPr="00B35BFE" w:rsidR="00F17ED9">
      <w:rPr>
        <w:sz w:val="16"/>
        <w:szCs w:val="16"/>
      </w:rPr>
      <w:t xml:space="preserve">– </w:t>
    </w:r>
    <w:r w:rsidR="00937D33">
      <w:rPr>
        <w:sz w:val="16"/>
        <w:szCs w:val="16"/>
      </w:rPr>
      <w:t>Referansebeskrivelser</w:t>
    </w:r>
  </w:p>
  <w:p w:rsidRPr="0040632C" w:rsidR="00E9590A" w:rsidP="0040632C" w:rsidRDefault="00E9590A" w14:paraId="53ACFA64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16 w16cex w16sdtdh w16sdtfl w16du wp14">
  <w:p w:rsidRPr="00035ADF" w:rsidR="00DF22C7" w:rsidP="00DF22C7" w:rsidRDefault="00D16070" w14:paraId="2590C172" w14:textId="1212D86C">
    <w:pPr>
      <w:pStyle w:val="Topp-ogbunntekst"/>
      <w:rPr>
        <w:sz w:val="17"/>
        <w:szCs w:val="17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307DC2E4" wp14:editId="685994BE">
          <wp:simplePos x="0" y="0"/>
          <wp:positionH relativeFrom="column">
            <wp:posOffset>4509770</wp:posOffset>
          </wp:positionH>
          <wp:positionV relativeFrom="paragraph">
            <wp:posOffset>6985</wp:posOffset>
          </wp:positionV>
          <wp:extent cx="1435100" cy="387350"/>
          <wp:effectExtent l="0" t="0" r="0" b="0"/>
          <wp:wrapTight wrapText="bothSides">
            <wp:wrapPolygon edited="0">
              <wp:start x="0" y="0"/>
              <wp:lineTo x="0" y="20184"/>
              <wp:lineTo x="21218" y="20184"/>
              <wp:lineTo x="21218" y="0"/>
              <wp:lineTo x="0" y="0"/>
            </wp:wrapPolygon>
          </wp:wrapTight>
          <wp:docPr id="2" name="Bilde 1" descr="Avinor_logo_lilla">
            <a:extLst xmlns:a="http://schemas.openxmlformats.org/drawingml/2006/main">
              <a:ext uri="{FF2B5EF4-FFF2-40B4-BE49-F238E27FC236}">
                <a16:creationId xmlns:a16="http://schemas.microsoft.com/office/drawing/2014/main" id="{56A92C37-F666-4E01-90DC-3EB9490263E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ilde 1" descr="Avinor_logo_lilla">
                    <a:extLst>
                      <a:ext uri="{FF2B5EF4-FFF2-40B4-BE49-F238E27FC236}">
                        <a16:creationId xmlns:a16="http://schemas.microsoft.com/office/drawing/2014/main" id="{56A92C37-F666-4E01-90DC-3EB9490263E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5100" cy="387350"/>
                  </a:xfrm>
                  <a:prstGeom prst="rect">
                    <a:avLst/>
                  </a:prstGeom>
                  <a:noFill/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</wp:anchor>
      </w:drawing>
    </w:r>
  </w:p>
  <w:p w:rsidR="00D16070" w:rsidP="00B35BFE" w:rsidRDefault="00D16070" w14:paraId="67F8662F" w14:textId="77777777">
    <w:pPr>
      <w:jc w:val="left"/>
      <w:rPr>
        <w:noProof/>
      </w:rPr>
    </w:pPr>
    <w:r>
      <w:rPr>
        <w:color w:val="D74E4E" w:themeColor="accent1"/>
        <w:sz w:val="16"/>
        <w:szCs w:val="16"/>
      </w:rPr>
      <w:t>Anskaffelse av bakkeradar</w:t>
    </w:r>
    <w:r w:rsidRPr="00D16070">
      <w:rPr>
        <w:noProof/>
      </w:rPr>
      <w:t xml:space="preserve"> </w:t>
    </w:r>
  </w:p>
  <w:p w:rsidRPr="00D16070" w:rsidR="00E9590A" w:rsidP="00B35BFE" w:rsidRDefault="00F17ED9" w14:paraId="4A1C40FB" w14:textId="6A44AEF2">
    <w:pPr>
      <w:jc w:val="left"/>
      <w:rPr>
        <w:color w:val="D74E4E" w:themeColor="accent1"/>
        <w:sz w:val="16"/>
        <w:szCs w:val="16"/>
      </w:rPr>
    </w:pPr>
    <w:r w:rsidRPr="00B35BFE">
      <w:rPr>
        <w:sz w:val="16"/>
        <w:szCs w:val="16"/>
      </w:rPr>
      <w:t xml:space="preserve">Vedlegg </w:t>
    </w:r>
    <w:r w:rsidR="00D16070">
      <w:rPr>
        <w:color w:val="D74E4E" w:themeColor="accent1"/>
        <w:sz w:val="16"/>
        <w:szCs w:val="16"/>
      </w:rPr>
      <w:t>5</w:t>
    </w:r>
    <w:r w:rsidRPr="00B35BFE">
      <w:rPr>
        <w:color w:val="D74E4E" w:themeColor="accent1"/>
        <w:sz w:val="16"/>
        <w:szCs w:val="16"/>
      </w:rPr>
      <w:t xml:space="preserve"> </w:t>
    </w:r>
    <w:r w:rsidRPr="00B35BFE">
      <w:rPr>
        <w:sz w:val="16"/>
        <w:szCs w:val="16"/>
      </w:rPr>
      <w:t xml:space="preserve">– </w:t>
    </w:r>
    <w:r w:rsidR="00937D33">
      <w:rPr>
        <w:sz w:val="16"/>
        <w:szCs w:val="16"/>
      </w:rPr>
      <w:t>Referansebeskrivelser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hint="default" w:ascii="Symbol" w:hAnsi="Symbol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hint="default" w:ascii="Symbol" w:hAnsi="Symbol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hint="default" w:ascii="Courier New" w:hAnsi="Courier New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hint="default" w:ascii="Wingdings" w:hAnsi="Wingdings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hint="default" w:ascii="Wingdings" w:hAnsi="Wingdings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hint="default" w:ascii="Symbol" w:hAnsi="Symbol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hint="default" w:ascii="Courier New" w:hAnsi="Courier New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hint="default" w:ascii="Wingdings" w:hAnsi="Wingdings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0A2316D0"/>
    <w:multiLevelType w:val="hybridMultilevel"/>
    <w:tmpl w:val="38268670"/>
    <w:lvl w:ilvl="0" w:tplc="B0043496">
      <w:start w:val="1"/>
      <w:numFmt w:val="bullet"/>
      <w:pStyle w:val="Listeavsnitt"/>
      <w:lvlText w:val="›"/>
      <w:lvlJc w:val="left"/>
      <w:pPr>
        <w:ind w:left="720" w:hanging="360"/>
      </w:pPr>
      <w:rPr>
        <w:rFonts w:hint="default" w:ascii="Open Sans" w:hAnsi="Open Sans"/>
        <w:b/>
        <w:i w:val="0"/>
        <w:color w:val="D74E4E"/>
      </w:rPr>
    </w:lvl>
    <w:lvl w:ilvl="1" w:tplc="D91CA99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A8125A56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542E7E8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8C4BED2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612A76E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D92C0050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180F94E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E294DC44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D984100"/>
    <w:multiLevelType w:val="hybridMultilevel"/>
    <w:tmpl w:val="B052ABAE"/>
    <w:lvl w:ilvl="0" w:tplc="CD801D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A064D7E" w:tentative="1">
      <w:start w:val="1"/>
      <w:numFmt w:val="lowerLetter"/>
      <w:lvlText w:val="%2."/>
      <w:lvlJc w:val="left"/>
      <w:pPr>
        <w:ind w:left="1440" w:hanging="360"/>
      </w:pPr>
    </w:lvl>
    <w:lvl w:ilvl="2" w:tplc="3880F09E" w:tentative="1">
      <w:start w:val="1"/>
      <w:numFmt w:val="lowerRoman"/>
      <w:lvlText w:val="%3."/>
      <w:lvlJc w:val="right"/>
      <w:pPr>
        <w:ind w:left="2160" w:hanging="180"/>
      </w:pPr>
    </w:lvl>
    <w:lvl w:ilvl="3" w:tplc="78B8A6AE" w:tentative="1">
      <w:start w:val="1"/>
      <w:numFmt w:val="decimal"/>
      <w:lvlText w:val="%4."/>
      <w:lvlJc w:val="left"/>
      <w:pPr>
        <w:ind w:left="2880" w:hanging="360"/>
      </w:pPr>
    </w:lvl>
    <w:lvl w:ilvl="4" w:tplc="DE2CFCFC" w:tentative="1">
      <w:start w:val="1"/>
      <w:numFmt w:val="lowerLetter"/>
      <w:lvlText w:val="%5."/>
      <w:lvlJc w:val="left"/>
      <w:pPr>
        <w:ind w:left="3600" w:hanging="360"/>
      </w:pPr>
    </w:lvl>
    <w:lvl w:ilvl="5" w:tplc="EF90061A" w:tentative="1">
      <w:start w:val="1"/>
      <w:numFmt w:val="lowerRoman"/>
      <w:lvlText w:val="%6."/>
      <w:lvlJc w:val="right"/>
      <w:pPr>
        <w:ind w:left="4320" w:hanging="180"/>
      </w:pPr>
    </w:lvl>
    <w:lvl w:ilvl="6" w:tplc="5818FC68" w:tentative="1">
      <w:start w:val="1"/>
      <w:numFmt w:val="decimal"/>
      <w:lvlText w:val="%7."/>
      <w:lvlJc w:val="left"/>
      <w:pPr>
        <w:ind w:left="5040" w:hanging="360"/>
      </w:pPr>
    </w:lvl>
    <w:lvl w:ilvl="7" w:tplc="E61C7E8A" w:tentative="1">
      <w:start w:val="1"/>
      <w:numFmt w:val="lowerLetter"/>
      <w:lvlText w:val="%8."/>
      <w:lvlJc w:val="left"/>
      <w:pPr>
        <w:ind w:left="5760" w:hanging="360"/>
      </w:pPr>
    </w:lvl>
    <w:lvl w:ilvl="8" w:tplc="17CEB03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673AAA58">
      <w:start w:val="1"/>
      <w:numFmt w:val="lowerLetter"/>
      <w:lvlText w:val="%1)"/>
      <w:lvlJc w:val="left"/>
      <w:pPr>
        <w:ind w:left="720" w:hanging="360"/>
      </w:pPr>
    </w:lvl>
    <w:lvl w:ilvl="1" w:tplc="72BC20CA" w:tentative="1">
      <w:start w:val="1"/>
      <w:numFmt w:val="lowerLetter"/>
      <w:lvlText w:val="%2."/>
      <w:lvlJc w:val="left"/>
      <w:pPr>
        <w:ind w:left="1440" w:hanging="360"/>
      </w:pPr>
    </w:lvl>
    <w:lvl w:ilvl="2" w:tplc="55307798" w:tentative="1">
      <w:start w:val="1"/>
      <w:numFmt w:val="lowerRoman"/>
      <w:lvlText w:val="%3."/>
      <w:lvlJc w:val="right"/>
      <w:pPr>
        <w:ind w:left="2160" w:hanging="180"/>
      </w:pPr>
    </w:lvl>
    <w:lvl w:ilvl="3" w:tplc="5CFC81E6" w:tentative="1">
      <w:start w:val="1"/>
      <w:numFmt w:val="decimal"/>
      <w:lvlText w:val="%4."/>
      <w:lvlJc w:val="left"/>
      <w:pPr>
        <w:ind w:left="2880" w:hanging="360"/>
      </w:pPr>
    </w:lvl>
    <w:lvl w:ilvl="4" w:tplc="C4AC85A2" w:tentative="1">
      <w:start w:val="1"/>
      <w:numFmt w:val="lowerLetter"/>
      <w:lvlText w:val="%5."/>
      <w:lvlJc w:val="left"/>
      <w:pPr>
        <w:ind w:left="3600" w:hanging="360"/>
      </w:pPr>
    </w:lvl>
    <w:lvl w:ilvl="5" w:tplc="2112FD44" w:tentative="1">
      <w:start w:val="1"/>
      <w:numFmt w:val="lowerRoman"/>
      <w:lvlText w:val="%6."/>
      <w:lvlJc w:val="right"/>
      <w:pPr>
        <w:ind w:left="4320" w:hanging="180"/>
      </w:pPr>
    </w:lvl>
    <w:lvl w:ilvl="6" w:tplc="C9F2C84E" w:tentative="1">
      <w:start w:val="1"/>
      <w:numFmt w:val="decimal"/>
      <w:lvlText w:val="%7."/>
      <w:lvlJc w:val="left"/>
      <w:pPr>
        <w:ind w:left="5040" w:hanging="360"/>
      </w:pPr>
    </w:lvl>
    <w:lvl w:ilvl="7" w:tplc="D1DC90B4" w:tentative="1">
      <w:start w:val="1"/>
      <w:numFmt w:val="lowerLetter"/>
      <w:lvlText w:val="%8."/>
      <w:lvlJc w:val="left"/>
      <w:pPr>
        <w:ind w:left="5760" w:hanging="360"/>
      </w:pPr>
    </w:lvl>
    <w:lvl w:ilvl="8" w:tplc="DF74112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2F90EE8E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3BD47FB2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EF6DBA6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13C779C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1922EF2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87653C6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300E280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60EA8A2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DAB01A2C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44861575"/>
    <w:multiLevelType w:val="hybridMultilevel"/>
    <w:tmpl w:val="D2D4C746"/>
    <w:lvl w:ilvl="0" w:tplc="064CE5BE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3C8C57B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AEA0DD72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BF29470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23AA6D2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1BAC86A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D70C76E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F3E4C3A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AB2C4FEE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549110AE"/>
    <w:multiLevelType w:val="hybridMultilevel"/>
    <w:tmpl w:val="1636672C"/>
    <w:lvl w:ilvl="0" w:tplc="4DC60016">
      <w:start w:val="1"/>
      <w:numFmt w:val="decimal"/>
      <w:lvlText w:val="%1."/>
      <w:lvlJc w:val="left"/>
      <w:pPr>
        <w:ind w:left="1428" w:hanging="360"/>
      </w:pPr>
    </w:lvl>
    <w:lvl w:ilvl="1" w:tplc="C2B8AD70" w:tentative="1">
      <w:start w:val="1"/>
      <w:numFmt w:val="lowerLetter"/>
      <w:lvlText w:val="%2."/>
      <w:lvlJc w:val="left"/>
      <w:pPr>
        <w:ind w:left="2148" w:hanging="360"/>
      </w:pPr>
    </w:lvl>
    <w:lvl w:ilvl="2" w:tplc="4D7845AC" w:tentative="1">
      <w:start w:val="1"/>
      <w:numFmt w:val="lowerRoman"/>
      <w:lvlText w:val="%3."/>
      <w:lvlJc w:val="right"/>
      <w:pPr>
        <w:ind w:left="2868" w:hanging="180"/>
      </w:pPr>
    </w:lvl>
    <w:lvl w:ilvl="3" w:tplc="61161ECE" w:tentative="1">
      <w:start w:val="1"/>
      <w:numFmt w:val="decimal"/>
      <w:lvlText w:val="%4."/>
      <w:lvlJc w:val="left"/>
      <w:pPr>
        <w:ind w:left="3588" w:hanging="360"/>
      </w:pPr>
    </w:lvl>
    <w:lvl w:ilvl="4" w:tplc="22F8ED7C" w:tentative="1">
      <w:start w:val="1"/>
      <w:numFmt w:val="lowerLetter"/>
      <w:lvlText w:val="%5."/>
      <w:lvlJc w:val="left"/>
      <w:pPr>
        <w:ind w:left="4308" w:hanging="360"/>
      </w:pPr>
    </w:lvl>
    <w:lvl w:ilvl="5" w:tplc="6740A22A" w:tentative="1">
      <w:start w:val="1"/>
      <w:numFmt w:val="lowerRoman"/>
      <w:lvlText w:val="%6."/>
      <w:lvlJc w:val="right"/>
      <w:pPr>
        <w:ind w:left="5028" w:hanging="180"/>
      </w:pPr>
    </w:lvl>
    <w:lvl w:ilvl="6" w:tplc="BF8012C0" w:tentative="1">
      <w:start w:val="1"/>
      <w:numFmt w:val="decimal"/>
      <w:lvlText w:val="%7."/>
      <w:lvlJc w:val="left"/>
      <w:pPr>
        <w:ind w:left="5748" w:hanging="360"/>
      </w:pPr>
    </w:lvl>
    <w:lvl w:ilvl="7" w:tplc="9836DA2A" w:tentative="1">
      <w:start w:val="1"/>
      <w:numFmt w:val="lowerLetter"/>
      <w:lvlText w:val="%8."/>
      <w:lvlJc w:val="left"/>
      <w:pPr>
        <w:ind w:left="6468" w:hanging="360"/>
      </w:pPr>
    </w:lvl>
    <w:lvl w:ilvl="8" w:tplc="265E5332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05CA6FA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D74E4E" w:themeColor="accent1"/>
      </w:rPr>
    </w:lvl>
    <w:lvl w:ilvl="1" w:tplc="057EF420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086F66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4789CBC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06C2866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503C6298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AC49ABE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E763250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AEBC07CA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5F6203F6"/>
    <w:multiLevelType w:val="hybridMultilevel"/>
    <w:tmpl w:val="34D6809C"/>
    <w:lvl w:ilvl="0" w:tplc="62025ED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0FC8498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BA0AD18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00695AA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8CACB10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A53425BA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D1A2252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624AE46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63D44172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0D751BE"/>
    <w:multiLevelType w:val="hybridMultilevel"/>
    <w:tmpl w:val="7C263CCA"/>
    <w:lvl w:ilvl="0" w:tplc="2F400C4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01A0D7E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96E402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B4522ED4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2F482A4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6EA29C60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2F285A2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5921D1C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91A9684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34D8C332">
      <w:start w:val="1"/>
      <w:numFmt w:val="bullet"/>
      <w:lvlText w:val="‐"/>
      <w:lvlJc w:val="left"/>
      <w:pPr>
        <w:ind w:left="720" w:hanging="360"/>
      </w:pPr>
      <w:rPr>
        <w:rFonts w:hint="default" w:ascii="Calibri" w:hAnsi="Calibri"/>
      </w:rPr>
    </w:lvl>
    <w:lvl w:ilvl="1" w:tplc="D1BA7B26">
      <w:start w:val="1"/>
      <w:numFmt w:val="bullet"/>
      <w:lvlText w:val="‐"/>
      <w:lvlJc w:val="left"/>
      <w:pPr>
        <w:ind w:left="1440" w:hanging="360"/>
      </w:pPr>
      <w:rPr>
        <w:rFonts w:hint="default" w:ascii="Calibri" w:hAnsi="Calibri"/>
      </w:rPr>
    </w:lvl>
    <w:lvl w:ilvl="2" w:tplc="E59ADC60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D92CF14A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2AB8248E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D3003006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C9C634EA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5F04B248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E946D152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proofState w:spelling="clean" w:grammar="dirty"/>
  <w:attachedTemplate r:id="rId1"/>
  <w:trackRevisions w:val="false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7BDF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979C1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472BA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7FAA7"/>
    <w:rsid w:val="00482CFB"/>
    <w:rsid w:val="00482E5A"/>
    <w:rsid w:val="0049035D"/>
    <w:rsid w:val="00495BFF"/>
    <w:rsid w:val="004A0B71"/>
    <w:rsid w:val="004A3FFC"/>
    <w:rsid w:val="004B4364"/>
    <w:rsid w:val="004B4C1D"/>
    <w:rsid w:val="004C05DB"/>
    <w:rsid w:val="004C6029"/>
    <w:rsid w:val="004D1238"/>
    <w:rsid w:val="004D3C05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2743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0CA9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1BF5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37D33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15925"/>
    <w:rsid w:val="00B20765"/>
    <w:rsid w:val="00B21829"/>
    <w:rsid w:val="00B35BFE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B6E4D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16070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B6085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6E78"/>
    <w:rsid w:val="00EF71F8"/>
    <w:rsid w:val="00F06519"/>
    <w:rsid w:val="00F11004"/>
    <w:rsid w:val="00F117F9"/>
    <w:rsid w:val="00F17ED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B7FDE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  <w:rsid w:val="1708E745"/>
    <w:rsid w:val="23DC92EC"/>
    <w:rsid w:val="2CC92676"/>
    <w:rsid w:val="32E24CD2"/>
    <w:rsid w:val="7F7B7B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EastAsia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/>
    <w:lsdException w:name="heading 7" w:uiPriority="9" w:semiHidden="1" w:unhideWhenUsed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uiPriority="0" w:semiHidden="1" w:unhideWhenUsed="1"/>
    <w:lsdException w:name="header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1979C1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hAnsi="Biryani Black" w:eastAsiaTheme="majorEastAsia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hAnsi="Open Sans ExtraBold" w:eastAsiaTheme="majorEastAsia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hAnsi="Open Sans SemiBold" w:cs="Open Sans SemiBold" w:eastAsiaTheme="majorEastAsia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hAnsi="Open Sans ExtraBold" w:cs="Open Sans ExtraBold" w:eastAsiaTheme="majorEastAsia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hAnsi="Biryani" w:eastAsiaTheme="majorEastAsia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hAnsiTheme="majorHAnsi" w:eastAsiaTheme="majorEastAsia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hAnsiTheme="majorHAnsi" w:eastAsiaTheme="majorEastAsia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hAnsiTheme="majorHAnsi" w:eastAsiaTheme="majorEastAsia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hAnsiTheme="majorHAnsi" w:eastAsiaTheme="majorEastAsia" w:cstheme="majorBidi"/>
      <w:b/>
      <w:bCs/>
      <w:i/>
      <w:iCs/>
      <w:color w:val="D74E4E" w:themeColor="text2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2Tegn" w:customStyle="1">
    <w:name w:val="Overskrift 2 Tegn"/>
    <w:basedOn w:val="Standardskriftforavsnitt"/>
    <w:link w:val="Overskrift2"/>
    <w:uiPriority w:val="9"/>
    <w:rsid w:val="00AF6D41"/>
    <w:rPr>
      <w:rFonts w:ascii="Open Sans ExtraBold" w:hAnsi="Open Sans ExtraBold" w:eastAsiaTheme="majorEastAsia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styleId="Overskrift1Tegn" w:customStyle="1">
    <w:name w:val="Overskrift 1 Tegn"/>
    <w:basedOn w:val="Standardskriftforavsnitt"/>
    <w:link w:val="Overskrift1"/>
    <w:uiPriority w:val="9"/>
    <w:rsid w:val="00AF6D41"/>
    <w:rPr>
      <w:rFonts w:ascii="Biryani Black" w:hAnsi="Biryani Black" w:eastAsiaTheme="majorEastAsia" w:cstheme="majorBidi"/>
      <w:color w:val="D74E4E"/>
      <w:sz w:val="32"/>
      <w:szCs w:val="32"/>
    </w:rPr>
  </w:style>
  <w:style w:type="character" w:styleId="Overskrift3Tegn" w:customStyle="1">
    <w:name w:val="Overskrift 3 Tegn"/>
    <w:basedOn w:val="Standardskriftforavsnitt"/>
    <w:link w:val="Overskrift3"/>
    <w:uiPriority w:val="9"/>
    <w:rsid w:val="00AF6D41"/>
    <w:rPr>
      <w:rFonts w:ascii="Open Sans SemiBold" w:hAnsi="Open Sans SemiBold" w:cs="Open Sans SemiBold" w:eastAsiaTheme="majorEastAsia"/>
      <w:color w:val="4D4B54" w:themeColor="accent4"/>
      <w:sz w:val="24"/>
      <w:szCs w:val="32"/>
      <w:lang w:eastAsia="nb-NO"/>
    </w:rPr>
  </w:style>
  <w:style w:type="character" w:styleId="Overskrift4Tegn" w:customStyle="1">
    <w:name w:val="Overskrift 4 Tegn"/>
    <w:basedOn w:val="Standardskriftforavsnitt"/>
    <w:link w:val="Overskrift4"/>
    <w:uiPriority w:val="9"/>
    <w:rsid w:val="00EA1DDE"/>
    <w:rPr>
      <w:rFonts w:ascii="Open Sans ExtraBold" w:hAnsi="Open Sans ExtraBold" w:cs="Open Sans ExtraBold" w:eastAsiaTheme="majorEastAsia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styleId="Overskrift5Tegn" w:customStyle="1">
    <w:name w:val="Overskrift 5 Tegn"/>
    <w:basedOn w:val="Standardskriftforavsnitt"/>
    <w:link w:val="Overskrift5"/>
    <w:uiPriority w:val="9"/>
    <w:rsid w:val="00E25BAA"/>
    <w:rPr>
      <w:rFonts w:ascii="Biryani" w:hAnsi="Biryani" w:eastAsiaTheme="majorEastAsia" w:cstheme="majorBidi"/>
      <w:i/>
      <w:color w:val="D74E4E" w:themeColor="text2"/>
      <w:szCs w:val="22"/>
    </w:rPr>
  </w:style>
  <w:style w:type="character" w:styleId="Overskrift6Tegn" w:customStyle="1">
    <w:name w:val="Overskrift 6 Tegn"/>
    <w:basedOn w:val="Standardskriftforavsnitt"/>
    <w:link w:val="Overskrift6"/>
    <w:uiPriority w:val="9"/>
    <w:rsid w:val="00F91BB1"/>
    <w:rPr>
      <w:rFonts w:asciiTheme="majorHAnsi" w:hAnsiTheme="majorHAnsi" w:eastAsiaTheme="majorEastAsia" w:cstheme="majorBidi"/>
      <w:i/>
      <w:iCs/>
      <w:color w:val="D74E4E" w:themeColor="text2"/>
      <w:sz w:val="21"/>
      <w:szCs w:val="21"/>
    </w:rPr>
  </w:style>
  <w:style w:type="character" w:styleId="Overskrift7Tegn" w:customStyle="1">
    <w:name w:val="Overskrift 7 Tegn"/>
    <w:basedOn w:val="Standardskriftforavsnitt"/>
    <w:link w:val="Overskrift7"/>
    <w:uiPriority w:val="9"/>
    <w:semiHidden/>
    <w:rsid w:val="00F91BB1"/>
    <w:rPr>
      <w:rFonts w:asciiTheme="majorHAnsi" w:hAnsiTheme="majorHAnsi" w:eastAsiaTheme="majorEastAsia" w:cstheme="majorBidi"/>
      <w:i/>
      <w:iCs/>
      <w:color w:val="771B1B" w:themeColor="accent1" w:themeShade="80"/>
      <w:sz w:val="21"/>
      <w:szCs w:val="21"/>
    </w:rPr>
  </w:style>
  <w:style w:type="character" w:styleId="Overskrift8Tegn" w:customStyle="1">
    <w:name w:val="Overskrift 8 Tegn"/>
    <w:basedOn w:val="Standardskriftforavsnitt"/>
    <w:link w:val="Overskrift8"/>
    <w:uiPriority w:val="9"/>
    <w:semiHidden/>
    <w:rsid w:val="00F91BB1"/>
    <w:rPr>
      <w:rFonts w:asciiTheme="majorHAnsi" w:hAnsiTheme="majorHAnsi" w:eastAsiaTheme="majorEastAsia" w:cstheme="majorBidi"/>
      <w:b/>
      <w:bCs/>
      <w:color w:val="D74E4E" w:themeColor="text2"/>
    </w:rPr>
  </w:style>
  <w:style w:type="character" w:styleId="Overskrift9Tegn" w:customStyle="1">
    <w:name w:val="Overskrift 9 Tegn"/>
    <w:basedOn w:val="Standardskriftforavsnitt"/>
    <w:link w:val="Overskrift9"/>
    <w:uiPriority w:val="9"/>
    <w:semiHidden/>
    <w:rsid w:val="00F91BB1"/>
    <w:rPr>
      <w:rFonts w:asciiTheme="majorHAnsi" w:hAnsiTheme="majorHAnsi" w:eastAsiaTheme="majorEastAsia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styleId="TittelTegn" w:customStyle="1">
    <w:name w:val="Tittel Tegn"/>
    <w:basedOn w:val="Standardskriftforavsnitt"/>
    <w:link w:val="Tittel"/>
    <w:uiPriority w:val="10"/>
    <w:rsid w:val="00B607F4"/>
    <w:rPr>
      <w:rFonts w:ascii="Biryani Black" w:hAnsi="Biryani Black" w:eastAsiaTheme="majorEastAsia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hAnsiTheme="majorHAnsi" w:eastAsiaTheme="majorEastAsia" w:cstheme="majorBidi"/>
      <w:sz w:val="24"/>
      <w:szCs w:val="24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91BB1"/>
    <w:rPr>
      <w:rFonts w:asciiTheme="majorHAnsi" w:hAnsiTheme="majorHAnsi" w:eastAsiaTheme="majorEastAsia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styleId="SitatTegn" w:customStyle="1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color="D74E4E" w:themeColor="accent1" w:sz="18" w:space="12"/>
      </w:pBdr>
      <w:spacing w:before="100" w:beforeAutospacing="1" w:line="300" w:lineRule="auto"/>
      <w:ind w:left="1224" w:right="1224"/>
    </w:pPr>
    <w:rPr>
      <w:rFonts w:asciiTheme="majorHAnsi" w:hAnsiTheme="majorHAnsi" w:eastAsiaTheme="majorEastAsia" w:cstheme="majorBidi"/>
      <w:color w:val="D74E4E" w:themeColor="accent1"/>
      <w:sz w:val="28"/>
      <w:szCs w:val="28"/>
    </w:rPr>
  </w:style>
  <w:style w:type="character" w:styleId="SterktsitatTegn" w:customStyle="1">
    <w:name w:val="Sterkt sitat Tegn"/>
    <w:basedOn w:val="Standardskriftforavsnitt"/>
    <w:link w:val="Sterktsitat"/>
    <w:uiPriority w:val="30"/>
    <w:rsid w:val="00F91BB1"/>
    <w:rPr>
      <w:rFonts w:asciiTheme="majorHAnsi" w:hAnsiTheme="majorHAnsi" w:eastAsiaTheme="majorEastAsia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styleId="BunntekstTegn" w:customStyle="1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styleId="Tabellrutenett2" w:customStyle="1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hAnsi="Times New Roman" w:eastAsia="Times New Roman" w:cs="Times New Roman"/>
      <w:lang w:eastAsia="nb-N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nhideWhenUsed/>
    <w:rsid w:val="00002B84"/>
    <w:pPr>
      <w:spacing w:line="240" w:lineRule="auto"/>
    </w:pPr>
  </w:style>
  <w:style w:type="character" w:styleId="MerknadstekstTegn" w:customStyle="1">
    <w:name w:val="Merknadstekst Tegn"/>
    <w:basedOn w:val="Standardskriftforavsnitt"/>
    <w:link w:val="Merknadstekst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Stil1" w:customStyle="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color="E79494" w:themeColor="accent1" w:themeTint="99" w:sz="4" w:space="0"/>
        <w:left w:val="single" w:color="E79494" w:themeColor="accent1" w:themeTint="99" w:sz="4" w:space="0"/>
        <w:bottom w:val="single" w:color="E79494" w:themeColor="accent1" w:themeTint="99" w:sz="4" w:space="0"/>
        <w:right w:val="single" w:color="E79494" w:themeColor="accent1" w:themeTint="99" w:sz="4" w:space="0"/>
        <w:insideH w:val="single" w:color="E79494" w:themeColor="accent1" w:themeTint="99" w:sz="4" w:space="0"/>
        <w:insideV w:val="single" w:color="E79494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74E4E" w:themeColor="accent1" w:sz="4" w:space="0"/>
          <w:left w:val="single" w:color="D74E4E" w:themeColor="accent1" w:sz="4" w:space="0"/>
          <w:bottom w:val="single" w:color="D74E4E" w:themeColor="accent1" w:sz="4" w:space="0"/>
          <w:right w:val="single" w:color="D74E4E" w:themeColor="accent1" w:sz="4" w:space="0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color="D74E4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color="F7D585" w:themeColor="accent5" w:themeTint="99" w:sz="4" w:space="0"/>
        <w:left w:val="single" w:color="F7D585" w:themeColor="accent5" w:themeTint="99" w:sz="4" w:space="0"/>
        <w:bottom w:val="single" w:color="F7D585" w:themeColor="accent5" w:themeTint="99" w:sz="4" w:space="0"/>
        <w:right w:val="single" w:color="F7D585" w:themeColor="accent5" w:themeTint="99" w:sz="4" w:space="0"/>
        <w:insideH w:val="single" w:color="F7D585" w:themeColor="accent5" w:themeTint="99" w:sz="4" w:space="0"/>
        <w:insideV w:val="single" w:color="F7D585" w:themeColor="accent5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color="F7D585" w:themeColor="accent5" w:themeTint="99" w:sz="4" w:space="0"/>
        </w:tcBorders>
      </w:tcPr>
    </w:tblStylePr>
    <w:tblStylePr w:type="nwCell">
      <w:tblPr/>
      <w:tcPr>
        <w:tcBorders>
          <w:bottom w:val="single" w:color="F7D585" w:themeColor="accent5" w:themeTint="99" w:sz="4" w:space="0"/>
        </w:tcBorders>
      </w:tcPr>
    </w:tblStylePr>
    <w:tblStylePr w:type="seCell">
      <w:tblPr/>
      <w:tcPr>
        <w:tcBorders>
          <w:top w:val="single" w:color="F7D585" w:themeColor="accent5" w:themeTint="99" w:sz="4" w:space="0"/>
        </w:tcBorders>
      </w:tcPr>
    </w:tblStylePr>
    <w:tblStylePr w:type="swCell">
      <w:tblPr/>
      <w:tcPr>
        <w:tcBorders>
          <w:top w:val="single" w:color="F7D585" w:themeColor="accent5" w:themeTint="99" w:sz="4" w:space="0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color="E3E6EE" w:themeColor="accent3" w:themeTint="99" w:sz="4" w:space="0"/>
        <w:left w:val="single" w:color="E3E6EE" w:themeColor="accent3" w:themeTint="99" w:sz="4" w:space="0"/>
        <w:bottom w:val="single" w:color="E3E6EE" w:themeColor="accent3" w:themeTint="99" w:sz="4" w:space="0"/>
        <w:right w:val="single" w:color="E3E6EE" w:themeColor="accent3" w:themeTint="99" w:sz="4" w:space="0"/>
        <w:insideH w:val="single" w:color="E3E6EE" w:themeColor="accent3" w:themeTint="99" w:sz="4" w:space="0"/>
        <w:insideV w:val="single" w:color="E3E6EE" w:themeColor="accent3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2D6E3" w:themeColor="accent3" w:sz="4" w:space="0"/>
          <w:left w:val="single" w:color="D2D6E3" w:themeColor="accent3" w:sz="4" w:space="0"/>
          <w:bottom w:val="single" w:color="D2D6E3" w:themeColor="accent3" w:sz="4" w:space="0"/>
          <w:right w:val="single" w:color="D2D6E3" w:themeColor="accent3" w:sz="4" w:space="0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color="D2D6E3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color="666666" w:themeColor="accent2" w:themeTint="99" w:sz="4" w:space="0"/>
        <w:left w:val="single" w:color="666666" w:themeColor="accent2" w:themeTint="99" w:sz="4" w:space="0"/>
        <w:bottom w:val="single" w:color="666666" w:themeColor="accent2" w:themeTint="99" w:sz="4" w:space="0"/>
        <w:right w:val="single" w:color="666666" w:themeColor="accent2" w:themeTint="99" w:sz="4" w:space="0"/>
        <w:insideH w:val="single" w:color="666666" w:themeColor="accent2" w:themeTint="99" w:sz="4" w:space="0"/>
        <w:insideV w:val="single" w:color="666666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color="000000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color="928F9B" w:themeColor="accent4" w:themeTint="99" w:sz="4" w:space="0"/>
        <w:left w:val="single" w:color="928F9B" w:themeColor="accent4" w:themeTint="99" w:sz="4" w:space="0"/>
        <w:bottom w:val="single" w:color="928F9B" w:themeColor="accent4" w:themeTint="99" w:sz="4" w:space="0"/>
        <w:right w:val="single" w:color="928F9B" w:themeColor="accent4" w:themeTint="99" w:sz="4" w:space="0"/>
        <w:insideH w:val="single" w:color="928F9B" w:themeColor="accent4" w:themeTint="99" w:sz="4" w:space="0"/>
        <w:insideV w:val="single" w:color="928F9B" w:themeColor="accent4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4D4B54" w:themeColor="accent4" w:sz="4" w:space="0"/>
          <w:left w:val="single" w:color="4D4B54" w:themeColor="accent4" w:sz="4" w:space="0"/>
          <w:bottom w:val="single" w:color="4D4B54" w:themeColor="accent4" w:sz="4" w:space="0"/>
          <w:right w:val="single" w:color="4D4B54" w:themeColor="accent4" w:sz="4" w:space="0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color="4D4B54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color="EFB8B8" w:themeColor="accent1" w:themeTint="66" w:sz="4" w:space="0"/>
        <w:left w:val="single" w:color="EFB8B8" w:themeColor="accent1" w:themeTint="66" w:sz="4" w:space="0"/>
        <w:bottom w:val="single" w:color="EFB8B8" w:themeColor="accent1" w:themeTint="66" w:sz="4" w:space="0"/>
        <w:right w:val="single" w:color="EFB8B8" w:themeColor="accent1" w:themeTint="66" w:sz="4" w:space="0"/>
        <w:insideH w:val="single" w:color="EFB8B8" w:themeColor="accent1" w:themeTint="66" w:sz="4" w:space="0"/>
        <w:insideV w:val="single" w:color="EFB8B8" w:themeColor="accent1" w:themeTint="66" w:sz="4" w:space="0"/>
      </w:tblBorders>
    </w:tblPr>
    <w:tblStylePr w:type="firstRow">
      <w:rPr>
        <w:b/>
        <w:bCs/>
      </w:rPr>
      <w:tblPr/>
      <w:tcPr>
        <w:tcBorders>
          <w:bottom w:val="single" w:color="E79494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E79494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color="999999" w:themeColor="accent2" w:themeTint="66" w:sz="4" w:space="0"/>
        <w:left w:val="single" w:color="999999" w:themeColor="accent2" w:themeTint="66" w:sz="4" w:space="0"/>
        <w:bottom w:val="single" w:color="999999" w:themeColor="accent2" w:themeTint="66" w:sz="4" w:space="0"/>
        <w:right w:val="single" w:color="999999" w:themeColor="accent2" w:themeTint="66" w:sz="4" w:space="0"/>
        <w:insideH w:val="single" w:color="999999" w:themeColor="accent2" w:themeTint="66" w:sz="4" w:space="0"/>
        <w:insideV w:val="single" w:color="999999" w:themeColor="accent2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Stil2" w:customStyle="1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color="F7D585" w:themeColor="accent5" w:themeTint="99" w:sz="4" w:space="0"/>
        <w:left w:val="single" w:color="F7D585" w:themeColor="accent5" w:themeTint="99" w:sz="4" w:space="0"/>
        <w:bottom w:val="single" w:color="F7D585" w:themeColor="accent5" w:themeTint="99" w:sz="4" w:space="0"/>
        <w:right w:val="single" w:color="F7D585" w:themeColor="accent5" w:themeTint="99" w:sz="4" w:space="0"/>
        <w:insideH w:val="single" w:color="F7D585" w:themeColor="accent5" w:themeTint="99" w:sz="4" w:space="0"/>
        <w:insideV w:val="single" w:color="F7D585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F3BB35" w:themeColor="accent5" w:sz="4" w:space="0"/>
          <w:left w:val="single" w:color="F3BB35" w:themeColor="accent5" w:sz="4" w:space="0"/>
          <w:bottom w:val="single" w:color="F3BB35" w:themeColor="accent5" w:sz="4" w:space="0"/>
          <w:right w:val="single" w:color="F3BB35" w:themeColor="accent5" w:sz="4" w:space="0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color="F3BB3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color="8299AC" w:themeColor="accent6" w:themeTint="99" w:sz="4" w:space="0"/>
        <w:left w:val="single" w:color="8299AC" w:themeColor="accent6" w:themeTint="99" w:sz="4" w:space="0"/>
        <w:bottom w:val="single" w:color="8299AC" w:themeColor="accent6" w:themeTint="99" w:sz="4" w:space="0"/>
        <w:right w:val="single" w:color="8299AC" w:themeColor="accent6" w:themeTint="99" w:sz="4" w:space="0"/>
        <w:insideH w:val="single" w:color="8299AC" w:themeColor="accent6" w:themeTint="99" w:sz="4" w:space="0"/>
        <w:insideV w:val="single" w:color="8299AC" w:themeColor="accent6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color="8299AC" w:themeColor="accent6" w:themeTint="99" w:sz="4" w:space="0"/>
        </w:tcBorders>
      </w:tcPr>
    </w:tblStylePr>
    <w:tblStylePr w:type="nwCell">
      <w:tblPr/>
      <w:tcPr>
        <w:tcBorders>
          <w:bottom w:val="single" w:color="8299AC" w:themeColor="accent6" w:themeTint="99" w:sz="4" w:space="0"/>
        </w:tcBorders>
      </w:tcPr>
    </w:tblStylePr>
    <w:tblStylePr w:type="seCell">
      <w:tblPr/>
      <w:tcPr>
        <w:tcBorders>
          <w:top w:val="single" w:color="8299AC" w:themeColor="accent6" w:themeTint="99" w:sz="4" w:space="0"/>
        </w:tcBorders>
      </w:tcPr>
    </w:tblStylePr>
    <w:tblStylePr w:type="swCell">
      <w:tblPr/>
      <w:tcPr>
        <w:tcBorders>
          <w:top w:val="single" w:color="8299AC" w:themeColor="accent6" w:themeTint="99" w:sz="4" w:space="0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styleId="Stil3" w:customStyle="1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styleId="Sitater" w:customStyle="1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styleId="INNH1Tegn" w:customStyle="1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styleId="Stil3Tegn" w:customStyle="1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SitaterTegn" w:customStyle="1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color="4D4B54" w:themeColor="accent4" w:sz="4" w:space="0"/>
        <w:left w:val="single" w:color="4D4B54" w:themeColor="accent4" w:sz="4" w:space="0"/>
        <w:bottom w:val="single" w:color="4D4B54" w:themeColor="accent4" w:sz="4" w:space="0"/>
        <w:right w:val="single" w:color="4D4B54" w:themeColor="accent4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color="4D4B54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4D4B54" w:themeColor="accent4" w:sz="4" w:space="0"/>
          <w:right w:val="single" w:color="4D4B54" w:themeColor="accent4" w:sz="4" w:space="0"/>
        </w:tcBorders>
      </w:tcPr>
    </w:tblStylePr>
    <w:tblStylePr w:type="band1Horz">
      <w:tblPr/>
      <w:tcPr>
        <w:tcBorders>
          <w:top w:val="single" w:color="4D4B54" w:themeColor="accent4" w:sz="4" w:space="0"/>
          <w:bottom w:val="single" w:color="4D4B54" w:themeColor="accent4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4D4B54" w:themeColor="accent4" w:sz="4" w:space="0"/>
          <w:left w:val="nil"/>
        </w:tcBorders>
      </w:tcPr>
    </w:tblStylePr>
    <w:tblStylePr w:type="swCell">
      <w:tblPr/>
      <w:tcPr>
        <w:tcBorders>
          <w:top w:val="double" w:color="4D4B54" w:themeColor="accent4" w:sz="4" w:space="0"/>
          <w:right w:val="nil"/>
        </w:tcBorders>
      </w:tcPr>
    </w:tblStylePr>
  </w:style>
  <w:style w:type="paragraph" w:styleId="Uthevetskrift" w:customStyle="1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styleId="UthevetskriftTegn" w:customStyle="1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color="B6B4BC" w:themeColor="accent4" w:themeTint="66" w:sz="4" w:space="0"/>
        <w:left w:val="single" w:color="B6B4BC" w:themeColor="accent4" w:themeTint="66" w:sz="4" w:space="0"/>
        <w:bottom w:val="single" w:color="B6B4BC" w:themeColor="accent4" w:themeTint="66" w:sz="4" w:space="0"/>
        <w:right w:val="single" w:color="B6B4BC" w:themeColor="accent4" w:themeTint="66" w:sz="4" w:space="0"/>
        <w:insideH w:val="single" w:color="B6B4BC" w:themeColor="accent4" w:themeTint="66" w:sz="4" w:space="0"/>
        <w:insideV w:val="single" w:color="B6B4BC" w:themeColor="accent4" w:themeTint="66" w:sz="4" w:space="0"/>
      </w:tblBorders>
    </w:tblPr>
    <w:tblStylePr w:type="firstRow">
      <w:rPr>
        <w:b/>
        <w:bCs/>
      </w:rPr>
      <w:tblPr/>
      <w:tcPr>
        <w:tcBorders>
          <w:bottom w:val="single" w:color="928F9B" w:themeColor="accent4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928F9B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Innholdsfortegnelse-Storskrift" w:customStyle="1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styleId="Innholdsfortegnelse-StorskriftTegn" w:customStyle="1">
    <w:name w:val="Innholdsfortegnelse - Stor skrift Tegn"/>
    <w:basedOn w:val="Overskrift1Tegn"/>
    <w:link w:val="Innholdsfortegnelse-Storskrift"/>
    <w:rsid w:val="00CF7A81"/>
    <w:rPr>
      <w:rFonts w:ascii="Biryani" w:hAnsi="Biryani" w:cs="Biryani" w:eastAsiaTheme="majorEastAsia"/>
      <w:color w:val="D74E4E"/>
      <w:sz w:val="140"/>
      <w:szCs w:val="140"/>
    </w:rPr>
  </w:style>
  <w:style w:type="paragraph" w:styleId="Datotilbudsbrev" w:customStyle="1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styleId="Underoverskrift" w:customStyle="1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styleId="DatotilbudsbrevTegn" w:customStyle="1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styleId="Tabelloverskrift" w:customStyle="1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styleId="UnderoverskriftTegn" w:customStyle="1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styleId="Overskriftreferansebeskrivelse" w:customStyle="1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styleId="TabelloverskriftTegn" w:customStyle="1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styleId="Underoverskriftrd" w:customStyle="1">
    <w:name w:val="Underoverskrift rød"/>
    <w:basedOn w:val="Underoverskrift"/>
    <w:link w:val="UnderoverskriftrdTegn"/>
    <w:rsid w:val="00684925"/>
  </w:style>
  <w:style w:type="character" w:styleId="OverskriftreferansebeskrivelseTegn" w:customStyle="1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styleId="UnderoverskriftrdTegn" w:customStyle="1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styleId="FotnotetekstTegn" w:customStyle="1">
    <w:name w:val="Fotnotetekst Tegn"/>
    <w:basedOn w:val="Standardskriftforavsnitt"/>
    <w:link w:val="Fotnotetekst"/>
    <w:uiPriority w:val="99"/>
    <w:semiHidden/>
    <w:rsid w:val="00035ADF"/>
    <w:rPr>
      <w:rFonts w:ascii="Open Sans" w:hAnsi="Open Sans" w:eastAsiaTheme="minorHAnsi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styleId="Tabellrutenett1" w:customStyle="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hAnsi="Times New Roman" w:eastAsia="Times New Roman" w:cs="Times New Roman"/>
      <w:lang w:eastAsia="nb-N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teLevel1" w:customStyle="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styleId="NoteLevel2" w:customStyle="1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styleId="NoteLevel3" w:customStyle="1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styleId="NoteLevel4" w:customStyle="1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styleId="NoteLevel5" w:customStyle="1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styleId="NoteLevel6" w:customStyle="1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styleId="NoteLevel7" w:customStyle="1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styleId="NoteLevel8" w:customStyle="1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styleId="NoteLevel9" w:customStyle="1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styleId="Topp-ogbunntekst" w:customStyle="1">
    <w:name w:val="Topp- og bunntekst"/>
    <w:qFormat/>
    <w:rsid w:val="00186E6B"/>
    <w:pPr>
      <w:spacing w:after="0" w:line="240" w:lineRule="auto"/>
    </w:pPr>
    <w:rPr>
      <w:rFonts w:ascii="Open Sans" w:hAnsi="Open Sans" w:eastAsia="MS Gothic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2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customXml" Target="../customXml/item2.xml" Id="rId2" /><Relationship Type="http://schemas.openxmlformats.org/officeDocument/2006/relationships/theme" Target="theme/theme1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ntTable" Target="fontTable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25F609E214984A97C16E70260ED9B3" ma:contentTypeVersion="20" ma:contentTypeDescription="Opprett et nytt dokument." ma:contentTypeScope="" ma:versionID="2bd6ba12bc4bece8867cc0af49952a08">
  <xsd:schema xmlns:xsd="http://www.w3.org/2001/XMLSchema" xmlns:xs="http://www.w3.org/2001/XMLSchema" xmlns:p="http://schemas.microsoft.com/office/2006/metadata/properties" xmlns:ns1="http://schemas.microsoft.com/sharepoint/v3" xmlns:ns2="181b0acc-d6cc-4c4c-9777-5f2b661177d5" xmlns:ns3="051e5836-1abb-4d09-96b7-c982307f6d83" targetNamespace="http://schemas.microsoft.com/office/2006/metadata/properties" ma:root="true" ma:fieldsID="a0542b5724b8f7c0e42771fde89e08da" ns1:_="" ns2:_="" ns3:_="">
    <xsd:import namespace="http://schemas.microsoft.com/sharepoint/v3"/>
    <xsd:import namespace="181b0acc-d6cc-4c4c-9777-5f2b661177d5"/>
    <xsd:import namespace="051e5836-1abb-4d09-96b7-c982307f6d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1b0acc-d6cc-4c4c-9777-5f2b661177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demerkelapper" ma:readOnly="false" ma:fieldId="{5cf76f15-5ced-4ddc-b409-7134ff3c332f}" ma:taxonomyMulti="true" ma:sspId="ce36b89f-629b-461a-8062-50e03122922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1e5836-1abb-4d09-96b7-c982307f6d8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b354b17-2000-486f-844f-d2fc31e5be36}" ma:internalName="TaxCatchAll" ma:showField="CatchAllData" ma:web="051e5836-1abb-4d09-96b7-c982307f6d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181b0acc-d6cc-4c4c-9777-5f2b661177d5">
      <Terms xmlns="http://schemas.microsoft.com/office/infopath/2007/PartnerControls"/>
    </lcf76f155ced4ddcb4097134ff3c332f>
    <_ip_UnifiedCompliancePolicyProperties xmlns="http://schemas.microsoft.com/sharepoint/v3" xsi:nil="true"/>
    <TaxCatchAll xmlns="051e5836-1abb-4d09-96b7-c982307f6d83" xsi:nil="true"/>
  </documentManagement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C75264A-7E8A-49E5-BE59-D6B2A511C79E}"/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Mal - Inventura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Vedlegg X - Referansebeskrivelser</dc:title>
  <dc:creator>Helene Winther Dahl</dc:creator>
  <lastModifiedBy>Skei, Brage Tannvik</lastModifiedBy>
  <revision>3</revision>
  <dcterms:created xsi:type="dcterms:W3CDTF">2026-09-02T09:58:00.0000000Z</dcterms:created>
  <dcterms:modified xsi:type="dcterms:W3CDTF">2026-09-04T10:13:57.8047776Z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0x0101001125F609E214984A97C16E70260ED9B3</vt:lpwstr>
  </property>
  <property fmtid="{D5CDD505-2E9C-101B-9397-08002B2CF9AE}" pid="4" name="docLang">
    <vt:lpwstr>nb</vt:lpwstr>
  </property>
  <property fmtid="{D5CDD505-2E9C-101B-9397-08002B2CF9AE}" pid="5" name="MediaServiceImageTags">
    <vt:lpwstr/>
  </property>
</Properties>
</file>